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44A85" w14:textId="77777777" w:rsidR="00C779F2" w:rsidRDefault="00C779F2" w:rsidP="00C779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KELYNGALE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043BCD74" w14:textId="77777777" w:rsidR="00C779F2" w:rsidRDefault="00C779F2" w:rsidP="00C779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Wantage, Berkshire. Chapman.</w:t>
      </w:r>
    </w:p>
    <w:p w14:paraId="05458C5F" w14:textId="77777777" w:rsidR="00C779F2" w:rsidRDefault="00C779F2" w:rsidP="00C779F2">
      <w:pPr>
        <w:pStyle w:val="NoSpacing"/>
        <w:rPr>
          <w:rFonts w:cs="Times New Roman"/>
          <w:szCs w:val="24"/>
        </w:rPr>
      </w:pPr>
    </w:p>
    <w:p w14:paraId="5826D8F3" w14:textId="77777777" w:rsidR="00C779F2" w:rsidRDefault="00C779F2" w:rsidP="00C779F2">
      <w:pPr>
        <w:pStyle w:val="NoSpacing"/>
        <w:rPr>
          <w:rFonts w:cs="Times New Roman"/>
          <w:szCs w:val="24"/>
        </w:rPr>
      </w:pPr>
    </w:p>
    <w:p w14:paraId="655DC435" w14:textId="77777777" w:rsidR="00C779F2" w:rsidRDefault="00C779F2" w:rsidP="00C779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Barowe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 brought a plaint of debt</w:t>
      </w:r>
    </w:p>
    <w:p w14:paraId="593D0E9A" w14:textId="77777777" w:rsidR="00C779F2" w:rsidRDefault="00C779F2" w:rsidP="00C779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him, Thomas Peke of Wantage(q.v.) and Thomas </w:t>
      </w:r>
      <w:proofErr w:type="spellStart"/>
      <w:r>
        <w:rPr>
          <w:rFonts w:cs="Times New Roman"/>
          <w:szCs w:val="24"/>
        </w:rPr>
        <w:t>Playstowe</w:t>
      </w:r>
      <w:proofErr w:type="spellEnd"/>
    </w:p>
    <w:p w14:paraId="1666129F" w14:textId="77777777" w:rsidR="00C779F2" w:rsidRDefault="00C779F2" w:rsidP="00C779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Wallingford(q.v.).</w:t>
      </w:r>
    </w:p>
    <w:p w14:paraId="64E52E15" w14:textId="77777777" w:rsidR="00C779F2" w:rsidRDefault="00C779F2" w:rsidP="00C779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107D8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4725D10B" w14:textId="77777777" w:rsidR="00C779F2" w:rsidRDefault="00C779F2" w:rsidP="00C779F2">
      <w:pPr>
        <w:pStyle w:val="NoSpacing"/>
        <w:rPr>
          <w:rFonts w:cs="Times New Roman"/>
          <w:szCs w:val="24"/>
        </w:rPr>
      </w:pPr>
    </w:p>
    <w:p w14:paraId="10D15EAD" w14:textId="77777777" w:rsidR="00C779F2" w:rsidRDefault="00C779F2" w:rsidP="00C779F2">
      <w:pPr>
        <w:pStyle w:val="NoSpacing"/>
        <w:rPr>
          <w:rFonts w:cs="Times New Roman"/>
          <w:szCs w:val="24"/>
        </w:rPr>
      </w:pPr>
    </w:p>
    <w:p w14:paraId="4B29D7DB" w14:textId="77777777" w:rsidR="00C779F2" w:rsidRDefault="00C779F2" w:rsidP="00C779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2022</w:t>
      </w:r>
    </w:p>
    <w:p w14:paraId="4056CB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BA2F9" w14:textId="77777777" w:rsidR="00C779F2" w:rsidRDefault="00C779F2" w:rsidP="009139A6">
      <w:r>
        <w:separator/>
      </w:r>
    </w:p>
  </w:endnote>
  <w:endnote w:type="continuationSeparator" w:id="0">
    <w:p w14:paraId="67B3EDCA" w14:textId="77777777" w:rsidR="00C779F2" w:rsidRDefault="00C779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FE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89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1D4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1D6F0" w14:textId="77777777" w:rsidR="00C779F2" w:rsidRDefault="00C779F2" w:rsidP="009139A6">
      <w:r>
        <w:separator/>
      </w:r>
    </w:p>
  </w:footnote>
  <w:footnote w:type="continuationSeparator" w:id="0">
    <w:p w14:paraId="329439F0" w14:textId="77777777" w:rsidR="00C779F2" w:rsidRDefault="00C779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E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F8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4E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9F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779F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C84FD"/>
  <w15:chartTrackingRefBased/>
  <w15:docId w15:val="{474AD060-4453-433E-ADD0-1CD3917B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79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2022-10-25T10:46:00Z</dcterms:created>
  <dcterms:modified xsi:type="dcterms:W3CDTF">2022-10-25T10:47:00Z</dcterms:modified>
</cp:coreProperties>
</file>